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1e88ea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1e88ea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697cdc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697cdc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56828c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ZZ700322500363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Z7003225000243(投资者可依据该编码在中国理财网www.chinawealth.com.cn查询理财产品相关信息）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A份额：Y60128</w:t>
            </w:r>
          </w:p>
          <w:p>
            <w:pPr>
              <w:pStyle w:val="null10"/>
              <w:spacing w:lineRule="exact" w:line="200"/>
            </w:pPr>
            <w:r>
              <w:rPr>
                <w:rFonts w:ascii="方正黑体_GBK" w:hAnsi="方正黑体_GBK" w:cs="宋体" w:eastAsia="方正黑体_GBK"/>
                <w:sz w:val="18"/>
                <w:szCs w:val="18"/>
              </w:rPr>
              <w:t>B份额：Y61128</w:t>
            </w:r>
          </w:p>
          <w:p>
            <w:pPr>
              <w:pStyle w:val="null10"/>
              <w:spacing w:lineRule="exact" w:line="200"/>
            </w:pPr>
            <w:r>
              <w:rPr>
                <w:rFonts w:ascii="方正黑体_GBK" w:hAnsi="方正黑体_GBK" w:cs="宋体" w:eastAsia="方正黑体_GBK"/>
                <w:sz w:val="18"/>
                <w:szCs w:val="18"/>
              </w:rPr>
              <w:t>C份额：Y62128</w:t>
            </w:r>
          </w:p>
          <w:p>
            <w:pPr>
              <w:pStyle w:val="null10"/>
              <w:spacing w:lineRule="exact" w:line="200"/>
            </w:pPr>
            <w:r>
              <w:rPr>
                <w:rFonts w:ascii="方正黑体_GBK" w:hAnsi="方正黑体_GBK" w:cs="宋体" w:eastAsia="方正黑体_GBK"/>
                <w:sz w:val="18"/>
                <w:szCs w:val="18"/>
              </w:rPr>
              <w:t>K份额：YA60128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2025年07月30日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2025年07月30日—实际到期日（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2027年08月18日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珠海华润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697cdc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33990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339903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339903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339903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339903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339903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339903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339903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南银理财珠联璧合鑫逸稳两年128期封闭式公募人民币理财产品</w:t>
      </w:r>
      <w:r>
        <w:rPr>
          <w:rFonts w:ascii="方正黑体_GBK" w:eastAsia="方正黑体_GBK" w:hint="eastAsia" w:hAnsi="方正黑体_GBK"/>
          <w:vanish w:val="0"/>
          <w:color w:val="3D3D3D"/>
          <w:kern w:val="0"/>
          <w:sz w:val="15"/>
          <w:szCs w:val="15"/>
        </w:rPr>
        <w:t>。</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339903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339903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339903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339903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04d22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339903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339903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339903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04d22f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697cdc2"/>
        <w:keepNext w:val="0"/>
        <w:keepLines w:val="0"/>
        <w:pageBreakBefore w:val="0"/>
        <w:widowControl/>
        <w:suppressLineNumbers w:val="0"/>
        <w:suppressAutoHyphens w:val="0"/>
        <w:spacing w:line="200" w:lineRule="exact"/>
        <w:ind w:firstLineChars="200" w:firstLine="300"/>
        <w:rPr>
          <w:rStyle w:val="504d22f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697cdc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697cdc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697cd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697cd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697cd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697cd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697cd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697cdc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1e88ea0">
    <w:name w:val="Normal11e88ea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27d7055">
    <w:name w:val="heading 1327d7055"/>
    <w:basedOn w:val="11e88ea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c6cc41b">
    <w:name w:val="heading 22c6cc41b"/>
    <w:basedOn w:val="11e88ea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de99797">
    <w:name w:val="heading 3dde99797"/>
    <w:basedOn w:val="11e88ea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f535c90">
    <w:name w:val="Default Paragraph Font5f535c90"/>
  </w:style>
  <w:style xmlns:r="http://schemas.openxmlformats.org/officeDocument/2006/relationships" w:type="paragraph" w:styleId="b4756a12">
    <w:name w:val="toc 1b4756a12"/>
    <w:basedOn w:val="11e88ea0"/>
    <w:autoRedefine/>
    <w:next w:val="0"/>
  </w:style>
  <w:style xmlns:r="http://schemas.openxmlformats.org/officeDocument/2006/relationships" w:type="paragraph" w:styleId="83018bfc">
    <w:name w:val="toc 283018bfc"/>
    <w:basedOn w:val="11e88ea0"/>
    <w:autoRedefine/>
    <w:next w:val="0"/>
    <w:pPr>
      <w:ind w:left="420"/>
    </w:pPr>
  </w:style>
  <w:style xmlns:r="http://schemas.openxmlformats.org/officeDocument/2006/relationships" w:type="paragraph" w:styleId="4aa108d9">
    <w:name w:val="toc 34aa108d9"/>
    <w:basedOn w:val="11e88ea0"/>
    <w:autoRedefine/>
    <w:next w:val="0"/>
    <w:pPr>
      <w:ind w:left="840"/>
    </w:pPr>
  </w:style>
  <w:style xmlns:r="http://schemas.openxmlformats.org/officeDocument/2006/relationships" w:type="paragraph" w:styleId="6cee3b6a">
    <w:name w:val="toc 46cee3b6a"/>
    <w:basedOn w:val="11e88ea0"/>
    <w:autoRedefine/>
    <w:next w:val="0"/>
    <w:pPr>
      <w:ind w:left="1260"/>
    </w:pPr>
  </w:style>
  <w:style xmlns:r="http://schemas.openxmlformats.org/officeDocument/2006/relationships" w:type="paragraph" w:styleId="b22190fa">
    <w:name w:val="toc 5b22190fa"/>
    <w:basedOn w:val="11e88ea0"/>
    <w:autoRedefine/>
    <w:next w:val="0"/>
    <w:pPr>
      <w:ind w:left="1680"/>
    </w:pPr>
  </w:style>
  <w:style xmlns:r="http://schemas.openxmlformats.org/officeDocument/2006/relationships" w:type="paragraph" w:styleId="6e36cc08">
    <w:name w:val="header6e36cc08"/>
    <w:basedOn w:val="11e88ea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e37fcda">
    <w:name w:val="footer0e37fcda"/>
    <w:basedOn w:val="11e88ea0"/>
    <w:pPr>
      <w:tabs>
        <w:tab w:val="center" w:pos="4153"/>
        <w:tab w:val="right" w:pos="8307"/>
      </w:tabs>
      <w:adjustRightInd/>
      <w:snapToGrid w:val="0"/>
      <w:contextualSpacing w:val="0"/>
      <w:jc w:val="left"/>
    </w:pPr>
    <w:rPr>
      <w:sz w:val="18"/>
    </w:rPr>
  </w:style>
  <w:style xmlns:r="http://schemas.openxmlformats.org/officeDocument/2006/relationships" w:type="character" w:styleId="a64ff8c3">
    <w:name w:val="Stronga64ff8c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697cdc2">
    <w:name w:val="Normal6697cdc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fcf23b4">
    <w:name w:val="heading 1bfcf23b4"/>
    <w:basedOn w:val="6697cdc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d62dfb">
    <w:name w:val="heading 2d8d62dfb"/>
    <w:basedOn w:val="6697cdc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5df837d">
    <w:name w:val="heading 345df837d"/>
    <w:basedOn w:val="6697cdc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bfa8e58">
    <w:name w:val="Default Paragraph Font0bfa8e58"/>
  </w:style>
  <w:style xmlns:r="http://schemas.openxmlformats.org/officeDocument/2006/relationships" w:type="paragraph" w:styleId="c2c36cd6">
    <w:name w:val="Normal Indentc2c36cd6"/>
    <w:basedOn w:val="6697cdc2"/>
    <w:pPr>
      <w:ind w:firstLineChars="200" w:firstLine="200"/>
    </w:pPr>
  </w:style>
  <w:style xmlns:r="http://schemas.openxmlformats.org/officeDocument/2006/relationships" w:type="paragraph" w:styleId="01d3363d">
    <w:name w:val="toc 501d3363d"/>
    <w:basedOn w:val="6697cdc2"/>
    <w:next w:val="0"/>
    <w:pPr>
      <w:ind w:left="1680"/>
    </w:pPr>
  </w:style>
  <w:style xmlns:r="http://schemas.openxmlformats.org/officeDocument/2006/relationships" w:type="paragraph" w:styleId="282bde03">
    <w:name w:val="toc 3282bde03"/>
    <w:basedOn w:val="6697cdc2"/>
    <w:next w:val="0"/>
    <w:pPr>
      <w:ind w:left="840"/>
    </w:pPr>
  </w:style>
  <w:style xmlns:r="http://schemas.openxmlformats.org/officeDocument/2006/relationships" w:type="paragraph" w:styleId="626bf0be">
    <w:name w:val="footer626bf0be"/>
    <w:basedOn w:val="6697cdc2"/>
    <w:pPr>
      <w:tabs>
        <w:tab w:val="center" w:pos="4153"/>
        <w:tab w:val="right" w:pos="8307"/>
      </w:tabs>
      <w:adjustRightInd/>
      <w:snapToGrid w:val="0"/>
      <w:contextualSpacing w:val="0"/>
      <w:jc w:val="left"/>
    </w:pPr>
    <w:rPr>
      <w:sz w:val="18"/>
    </w:rPr>
  </w:style>
  <w:style xmlns:r="http://schemas.openxmlformats.org/officeDocument/2006/relationships" w:type="paragraph" w:styleId="06164361">
    <w:name w:val="header06164361"/>
    <w:basedOn w:val="6697cdc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3d09291">
    <w:name w:val="toc 183d09291"/>
    <w:basedOn w:val="6697cdc2"/>
    <w:next w:val="0"/>
  </w:style>
  <w:style xmlns:r="http://schemas.openxmlformats.org/officeDocument/2006/relationships" w:type="paragraph" w:styleId="28599e65">
    <w:name w:val="toc 428599e65"/>
    <w:basedOn w:val="6697cdc2"/>
    <w:next w:val="0"/>
    <w:pPr>
      <w:ind w:left="1260"/>
    </w:pPr>
  </w:style>
  <w:style xmlns:r="http://schemas.openxmlformats.org/officeDocument/2006/relationships" w:type="paragraph" w:styleId="db77fd8b">
    <w:name w:val="toc 2db77fd8b"/>
    <w:basedOn w:val="6697cdc2"/>
    <w:next w:val="0"/>
    <w:pPr>
      <w:ind w:left="420"/>
    </w:pPr>
  </w:style>
  <w:style xmlns:r="http://schemas.openxmlformats.org/officeDocument/2006/relationships" w:type="paragraph" w:styleId="f56828c1">
    <w:name w:val="Normal (Web)f56828c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3399032">
    <w:name w:val="Normal033990320339903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0fb62a1">
    <w:name w:val="heading 1e0fb62a1e0fb62a1"/>
    <w:basedOn w:val="0339903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e1045b9">
    <w:name w:val="heading 2ce1045b9ce1045b9"/>
    <w:basedOn w:val="0339903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0798f57">
    <w:name w:val="heading 310798f5710798f57"/>
    <w:basedOn w:val="0339903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200f001">
    <w:name w:val="Default Paragraph Font2200f0012200f001"/>
  </w:style>
  <w:style xmlns:r="http://schemas.openxmlformats.org/officeDocument/2006/relationships" w:type="paragraph" w:customStyle="1" w:styleId="ca74c42d">
    <w:name w:val="引文目录1ca74c42dca74c42d"/>
    <w:basedOn w:val="03399032"/>
    <w:next w:val="0"/>
    <w:pPr>
      <w:ind w:leftChars="200" w:left="200"/>
    </w:pPr>
  </w:style>
  <w:style xmlns:r="http://schemas.openxmlformats.org/officeDocument/2006/relationships" w:type="paragraph" w:styleId="fca6e2bd">
    <w:name w:val="toc 5fca6e2bdfca6e2bd"/>
    <w:basedOn w:val="03399032"/>
    <w:next w:val="0"/>
    <w:pPr>
      <w:ind w:left="1680"/>
    </w:pPr>
  </w:style>
  <w:style xmlns:r="http://schemas.openxmlformats.org/officeDocument/2006/relationships" w:type="paragraph" w:styleId="bc3cecec">
    <w:name w:val="toc 3bc3cececbc3cecec"/>
    <w:basedOn w:val="03399032"/>
    <w:next w:val="0"/>
    <w:pPr>
      <w:ind w:left="840"/>
    </w:pPr>
  </w:style>
  <w:style xmlns:r="http://schemas.openxmlformats.org/officeDocument/2006/relationships" w:type="paragraph" w:styleId="d2ff6677">
    <w:name w:val="footerd2ff6677d2ff6677"/>
    <w:basedOn w:val="03399032"/>
    <w:pPr>
      <w:tabs>
        <w:tab w:val="center" w:pos="4153"/>
        <w:tab w:val="right" w:pos="8307"/>
      </w:tabs>
      <w:adjustRightInd/>
      <w:snapToGrid w:val="0"/>
      <w:contextualSpacing w:val="0"/>
      <w:jc w:val="left"/>
    </w:pPr>
    <w:rPr>
      <w:sz w:val="18"/>
    </w:rPr>
  </w:style>
  <w:style xmlns:r="http://schemas.openxmlformats.org/officeDocument/2006/relationships" w:type="paragraph" w:styleId="08434121">
    <w:name w:val="header0843412108434121"/>
    <w:basedOn w:val="0339903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6d7b22d">
    <w:name w:val="toc 1c6d7b22dc6d7b22d"/>
    <w:basedOn w:val="03399032"/>
    <w:next w:val="0"/>
  </w:style>
  <w:style xmlns:r="http://schemas.openxmlformats.org/officeDocument/2006/relationships" w:type="paragraph" w:styleId="1cf7d932">
    <w:name w:val="toc 41cf7d9321cf7d932"/>
    <w:basedOn w:val="03399032"/>
    <w:next w:val="0"/>
    <w:pPr>
      <w:ind w:left="1260"/>
    </w:pPr>
  </w:style>
  <w:style xmlns:r="http://schemas.openxmlformats.org/officeDocument/2006/relationships" w:type="paragraph" w:styleId="93b1d219">
    <w:name w:val="toc 293b1d21993b1d219"/>
    <w:basedOn w:val="03399032"/>
    <w:next w:val="0"/>
    <w:pPr>
      <w:ind w:left="420"/>
    </w:pPr>
  </w:style>
  <w:style xmlns:r="http://schemas.openxmlformats.org/officeDocument/2006/relationships" w:type="paragraph" w:customStyle="1" w:styleId="504d22f6">
    <w:name w:val="列出段落1504d22f6504d22f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